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2C0B7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FULLER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(fl.1483)</w:t>
      </w:r>
    </w:p>
    <w:p w14:paraId="25781CE0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Rochford, Essex. Yeoman.</w:t>
      </w:r>
    </w:p>
    <w:p w14:paraId="0BF8828A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B48E58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C5B83C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Isham(q.v.) brought a plaint of debt against him.</w:t>
      </w:r>
    </w:p>
    <w:p w14:paraId="7039AFB5" w14:textId="3ACB3549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E14028" w14:textId="77777777" w:rsidR="00613318" w:rsidRDefault="00613318" w:rsidP="006133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Joham(q.v.) brought a plaint of debt against him.</w:t>
      </w:r>
    </w:p>
    <w:p w14:paraId="20C8152E" w14:textId="7A670C14" w:rsidR="00613318" w:rsidRDefault="00613318" w:rsidP="0061331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7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016B1C1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AE34D2" w14:textId="77777777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2D31F0" w14:textId="6B5FC4B4" w:rsidR="001E69FE" w:rsidRDefault="001E69FE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March 2021</w:t>
      </w:r>
    </w:p>
    <w:p w14:paraId="540A2F3E" w14:textId="75456F56" w:rsidR="00613318" w:rsidRPr="00FF59B8" w:rsidRDefault="00613318" w:rsidP="001E69F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July 2021</w:t>
      </w:r>
    </w:p>
    <w:p w14:paraId="4AEB1CD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B4BDA" w14:textId="77777777" w:rsidR="001E69FE" w:rsidRDefault="001E69FE" w:rsidP="009139A6">
      <w:r>
        <w:separator/>
      </w:r>
    </w:p>
  </w:endnote>
  <w:endnote w:type="continuationSeparator" w:id="0">
    <w:p w14:paraId="2F50E3A8" w14:textId="77777777" w:rsidR="001E69FE" w:rsidRDefault="001E69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A6F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13D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AF5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D5C43" w14:textId="77777777" w:rsidR="001E69FE" w:rsidRDefault="001E69FE" w:rsidP="009139A6">
      <w:r>
        <w:separator/>
      </w:r>
    </w:p>
  </w:footnote>
  <w:footnote w:type="continuationSeparator" w:id="0">
    <w:p w14:paraId="5406FB34" w14:textId="77777777" w:rsidR="001E69FE" w:rsidRDefault="001E69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632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432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D0C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FE"/>
    <w:rsid w:val="000666E0"/>
    <w:rsid w:val="001E69FE"/>
    <w:rsid w:val="002510B7"/>
    <w:rsid w:val="005C130B"/>
    <w:rsid w:val="0061331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F9CAE"/>
  <w15:chartTrackingRefBased/>
  <w15:docId w15:val="{DE6AE943-ED2F-472E-AB52-D1F42309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E69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2021-04-15T10:27:00Z</dcterms:created>
  <dcterms:modified xsi:type="dcterms:W3CDTF">2021-07-10T18:48:00Z</dcterms:modified>
</cp:coreProperties>
</file>